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Southend West and Leigh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Southend West and Leigh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Southend West and Leigh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Southend West and Leigh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Southend West and Leigh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Southend West and Leigh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61.9% </w:t>
      </w:r>
      <w:r w:rsidRPr="004747BF">
        <w:rPr>
          <w:rFonts w:ascii="Libre Franklin Light" w:eastAsia="Times New Roman" w:hAnsi="Libre Franklin Light" w:cs="Calibri Light"/>
        </w:rPr>
        <w:t xml:space="preserve">of those respondents classified as PGSI 8+ in Southend West and Leigh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Southend West and Leigh is estimated to be </w:t>
      </w:r>
      <w:r w:rsidRPr="00773DF7">
        <w:rPr>
          <w:rFonts w:ascii="Libre Franklin Light" w:eastAsia="Times New Roman" w:hAnsi="Libre Franklin Light" w:cs="Calibri Light"/>
          <w:b/>
          <w:bCs/>
          <w:color w:val="C45911" w:themeColor="accent2" w:themeShade="BF"/>
        </w:rPr>
        <w:t xml:space="preserve">£1,230,060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Southend West and Leigh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Southend West and Leigh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Southend West and Leigh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Southend West and Leigh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end West and Lei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Southend West and Leigh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end West and Lei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Southend West and Leigh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Southend West and Leigh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end West and Lei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Southend West and Leigh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Southend West and Leigh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Southend West and Leigh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Southend West and Leigh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Southend West and Leigh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Southend West and Leigh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£1,230,060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Southend West and Leigh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£20,036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£414,349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£29,682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£8,348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£15,305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£742,340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£1,230,060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Southend West and Leigh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Southend West and Leigh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 West and Leigh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 West and Leigh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 West and Leigh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 West and Leigh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Southend West and Leigh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Southend West and Leigh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Southend West and Leigh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Southend West and Leigh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Southend West and Leigh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Southend West and Leigh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CE33D09-21B3-4D8C-B9BA-BE5E7591E6F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